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546B2" w14:textId="77777777" w:rsidR="00642976" w:rsidRDefault="00A6070F" w:rsidP="006429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PALMERE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4297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42976">
        <w:rPr>
          <w:rFonts w:ascii="Times New Roman" w:hAnsi="Times New Roman" w:cs="Times New Roman"/>
          <w:sz w:val="24"/>
          <w:szCs w:val="24"/>
        </w:rPr>
        <w:t>fl.1406)</w:t>
      </w:r>
    </w:p>
    <w:p w14:paraId="5715FA59" w14:textId="77777777" w:rsidR="00642976" w:rsidRDefault="00642976" w:rsidP="006429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320074" w14:textId="77777777" w:rsidR="00642976" w:rsidRDefault="00642976" w:rsidP="006429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4806A1" w14:textId="77777777" w:rsidR="00642976" w:rsidRDefault="00642976" w:rsidP="006429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mandamus held in Marlborough, </w:t>
      </w:r>
    </w:p>
    <w:p w14:paraId="443339F0" w14:textId="77777777" w:rsidR="00642976" w:rsidRDefault="00642976" w:rsidP="006429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lands of Thomas de la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Ryver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d.1374).</w:t>
      </w:r>
    </w:p>
    <w:p w14:paraId="7C427D55" w14:textId="77777777" w:rsidR="00642976" w:rsidRDefault="00642976" w:rsidP="006429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19-64)</w:t>
      </w:r>
    </w:p>
    <w:p w14:paraId="1DCF1B38" w14:textId="77777777" w:rsidR="00642976" w:rsidRDefault="00642976" w:rsidP="006429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53F834" w14:textId="77777777" w:rsidR="00642976" w:rsidRDefault="00642976" w:rsidP="006429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65B9F6" w14:textId="77777777" w:rsidR="00642976" w:rsidRPr="00272CB6" w:rsidRDefault="00642976" w:rsidP="006429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2022</w:t>
      </w:r>
    </w:p>
    <w:p w14:paraId="09F83DF7" w14:textId="1E9BC865" w:rsidR="00BA00AB" w:rsidRPr="00A6070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607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9E9E6" w14:textId="77777777" w:rsidR="00A6070F" w:rsidRDefault="00A6070F" w:rsidP="009139A6">
      <w:r>
        <w:separator/>
      </w:r>
    </w:p>
  </w:endnote>
  <w:endnote w:type="continuationSeparator" w:id="0">
    <w:p w14:paraId="58F124AB" w14:textId="77777777" w:rsidR="00A6070F" w:rsidRDefault="00A607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E9F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395C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160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DD711" w14:textId="77777777" w:rsidR="00A6070F" w:rsidRDefault="00A6070F" w:rsidP="009139A6">
      <w:r>
        <w:separator/>
      </w:r>
    </w:p>
  </w:footnote>
  <w:footnote w:type="continuationSeparator" w:id="0">
    <w:p w14:paraId="789D40D3" w14:textId="77777777" w:rsidR="00A6070F" w:rsidRDefault="00A607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014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A92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D4E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70F"/>
    <w:rsid w:val="000666E0"/>
    <w:rsid w:val="002510B7"/>
    <w:rsid w:val="005C130B"/>
    <w:rsid w:val="00642976"/>
    <w:rsid w:val="00826F5C"/>
    <w:rsid w:val="009139A6"/>
    <w:rsid w:val="009448BB"/>
    <w:rsid w:val="00A3176C"/>
    <w:rsid w:val="00A6070F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22AF4"/>
  <w15:chartTrackingRefBased/>
  <w15:docId w15:val="{BB4B8B54-F562-422A-908B-17C88B81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429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14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2022-03-15T14:37:00Z</dcterms:created>
  <dcterms:modified xsi:type="dcterms:W3CDTF">2022-03-15T14:51:00Z</dcterms:modified>
</cp:coreProperties>
</file>